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596F7E4E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64339D16"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FD1F38">
        <w:t>Študija o podpori uvajanju rešitev umetne inteligence v gospodarstvo, javno upravo in družbo, ki se bo izvajala v okviru Evropske kohezijske politike v obdobju 2021-2027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33DCF17D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1D3C9B32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F754E6">
        <w:tc>
          <w:tcPr>
            <w:tcW w:w="1944" w:type="dxa"/>
            <w:shd w:val="clear" w:color="auto" w:fill="auto"/>
          </w:tcPr>
          <w:p w14:paraId="5ACCD7F6" w14:textId="1836E38F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</w:t>
            </w:r>
            <w:r w:rsidR="003F4C57">
              <w:rPr>
                <w:b/>
                <w:sz w:val="20"/>
                <w:szCs w:val="20"/>
              </w:rPr>
              <w:t xml:space="preserve"> ali študij</w:t>
            </w:r>
            <w:r w:rsidRPr="007516B0">
              <w:rPr>
                <w:b/>
                <w:sz w:val="20"/>
                <w:szCs w:val="20"/>
              </w:rPr>
              <w:t>, s pogodbeno v</w:t>
            </w:r>
            <w:r w:rsidR="00B123A9">
              <w:rPr>
                <w:b/>
                <w:sz w:val="20"/>
                <w:szCs w:val="20"/>
              </w:rPr>
              <w:t>rednostjo vsake reference vsaj 1</w:t>
            </w:r>
            <w:r w:rsidR="003F4C57">
              <w:rPr>
                <w:b/>
                <w:sz w:val="20"/>
                <w:szCs w:val="20"/>
              </w:rPr>
              <w:t>0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F754E6">
        <w:tc>
          <w:tcPr>
            <w:tcW w:w="194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0ACD4424" w14:textId="77777777" w:rsidTr="00F754E6">
        <w:tc>
          <w:tcPr>
            <w:tcW w:w="1944" w:type="dxa"/>
            <w:shd w:val="clear" w:color="auto" w:fill="auto"/>
          </w:tcPr>
          <w:p w14:paraId="56DFB91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FCDACA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06687E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87934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CD10C2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5CB0857B" w14:textId="77777777" w:rsidTr="00F754E6">
        <w:tc>
          <w:tcPr>
            <w:tcW w:w="1944" w:type="dxa"/>
            <w:shd w:val="clear" w:color="auto" w:fill="auto"/>
          </w:tcPr>
          <w:p w14:paraId="7FBBBD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0530FE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6D95C8E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648A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B4622C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249"/>
        <w:gridCol w:w="1497"/>
        <w:gridCol w:w="1497"/>
        <w:gridCol w:w="1353"/>
      </w:tblGrid>
      <w:tr w:rsidR="00B123A9" w:rsidRPr="007516B0" w14:paraId="03FD75BD" w14:textId="77777777" w:rsidTr="00F754E6">
        <w:tc>
          <w:tcPr>
            <w:tcW w:w="1944" w:type="dxa"/>
            <w:shd w:val="clear" w:color="auto" w:fill="auto"/>
          </w:tcPr>
          <w:p w14:paraId="41DEC220" w14:textId="13AB622F"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>iv referenčnega posla v zvezi s sodelovanjem v projektih</w:t>
            </w:r>
            <w:r w:rsidR="004978C0">
              <w:rPr>
                <w:b/>
                <w:sz w:val="20"/>
                <w:szCs w:val="20"/>
              </w:rPr>
              <w:t>/študijah/vrednotenjih</w:t>
            </w:r>
            <w:r>
              <w:rPr>
                <w:b/>
                <w:sz w:val="20"/>
                <w:szCs w:val="20"/>
              </w:rPr>
              <w:t xml:space="preserve"> s področja </w:t>
            </w:r>
            <w:r w:rsidR="000706F0">
              <w:rPr>
                <w:b/>
                <w:sz w:val="20"/>
                <w:szCs w:val="20"/>
              </w:rPr>
              <w:t xml:space="preserve">evropske kohezijske politike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="004B49F4" w:rsidRPr="007516B0">
              <w:rPr>
                <w:b/>
                <w:sz w:val="20"/>
                <w:szCs w:val="20"/>
              </w:rPr>
              <w:t>pred</w:t>
            </w:r>
            <w:r w:rsidR="004B49F4"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19CA1953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793A3481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48FD3146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34582060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3DEC377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14:paraId="3C321E55" w14:textId="77777777" w:rsidTr="00F754E6">
        <w:tc>
          <w:tcPr>
            <w:tcW w:w="1944" w:type="dxa"/>
            <w:shd w:val="clear" w:color="auto" w:fill="auto"/>
          </w:tcPr>
          <w:p w14:paraId="2D9A8E6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1D55EED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04B89DC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9889AF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8AD5210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7EB2B40D" w14:textId="77777777" w:rsidTr="00F754E6">
        <w:tc>
          <w:tcPr>
            <w:tcW w:w="1944" w:type="dxa"/>
            <w:shd w:val="clear" w:color="auto" w:fill="auto"/>
          </w:tcPr>
          <w:p w14:paraId="69C279A5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4C195D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19D5BD3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CD892E2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5B87AAD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0A31403B" w14:textId="77777777" w:rsidTr="00F754E6">
        <w:tc>
          <w:tcPr>
            <w:tcW w:w="1944" w:type="dxa"/>
            <w:shd w:val="clear" w:color="auto" w:fill="auto"/>
          </w:tcPr>
          <w:p w14:paraId="28B259C6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D2ACEEE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4E515DA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28367D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2632E96A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7A4DAB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3E29076D" w:rsidR="005C3B8D" w:rsidRPr="007516B0" w:rsidRDefault="00AE148F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020FB51D" w14:textId="7D9F35F3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1217"/>
        <w:gridCol w:w="1471"/>
        <w:gridCol w:w="1471"/>
        <w:gridCol w:w="1324"/>
      </w:tblGrid>
      <w:tr w:rsidR="005C3B8D" w:rsidRPr="007516B0" w14:paraId="46102D6A" w14:textId="77777777" w:rsidTr="00F754E6">
        <w:tc>
          <w:tcPr>
            <w:tcW w:w="1957" w:type="dxa"/>
            <w:shd w:val="clear" w:color="auto" w:fill="auto"/>
          </w:tcPr>
          <w:p w14:paraId="53BA38AA" w14:textId="6A201616" w:rsidR="005C3B8D" w:rsidRPr="00C773A7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C773A7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 w:rsidRPr="00C773A7">
              <w:rPr>
                <w:b/>
                <w:sz w:val="20"/>
                <w:szCs w:val="20"/>
              </w:rPr>
              <w:t>v raziskavah/študijah</w:t>
            </w:r>
            <w:r w:rsidR="00086872" w:rsidRPr="00C773A7">
              <w:rPr>
                <w:b/>
                <w:sz w:val="20"/>
                <w:szCs w:val="20"/>
              </w:rPr>
              <w:t>/vrednotenjih</w:t>
            </w:r>
            <w:r w:rsidR="0023451B" w:rsidRPr="00C773A7">
              <w:rPr>
                <w:b/>
                <w:sz w:val="20"/>
                <w:szCs w:val="20"/>
              </w:rPr>
              <w:t xml:space="preserve"> </w:t>
            </w:r>
            <w:r w:rsidR="00E475DA" w:rsidRPr="00C773A7">
              <w:rPr>
                <w:b/>
                <w:sz w:val="20"/>
                <w:szCs w:val="20"/>
              </w:rPr>
              <w:t xml:space="preserve">s področja </w:t>
            </w:r>
            <w:r w:rsidR="00C377F6" w:rsidRPr="00C773A7">
              <w:rPr>
                <w:b/>
                <w:sz w:val="20"/>
                <w:szCs w:val="20"/>
              </w:rPr>
              <w:t>evropske kohezijske politike</w:t>
            </w:r>
            <w:r w:rsidR="00E475DA" w:rsidRPr="00C773A7">
              <w:rPr>
                <w:b/>
                <w:sz w:val="20"/>
                <w:szCs w:val="20"/>
              </w:rPr>
              <w:t xml:space="preserve"> </w:t>
            </w:r>
            <w:r w:rsidRPr="00C773A7">
              <w:rPr>
                <w:b/>
                <w:sz w:val="20"/>
                <w:szCs w:val="20"/>
              </w:rPr>
              <w:t xml:space="preserve">v zadnjih </w:t>
            </w:r>
            <w:r w:rsidR="00E475DA" w:rsidRPr="00C773A7">
              <w:rPr>
                <w:b/>
                <w:sz w:val="20"/>
                <w:szCs w:val="20"/>
              </w:rPr>
              <w:t>10</w:t>
            </w:r>
            <w:r w:rsidRPr="00C773A7">
              <w:rPr>
                <w:b/>
                <w:sz w:val="20"/>
                <w:szCs w:val="20"/>
              </w:rPr>
              <w:t xml:space="preserve"> letih pred </w:t>
            </w:r>
            <w:r w:rsidR="00C9328E" w:rsidRPr="00C773A7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2A1CB231" w14:textId="77777777" w:rsidR="005C3B8D" w:rsidRPr="00C773A7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C773A7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29ECD2E0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7D62A36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4C22AF6E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9B0FE1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1E2E5F63" w14:textId="77777777" w:rsidTr="00F754E6">
        <w:tc>
          <w:tcPr>
            <w:tcW w:w="1957" w:type="dxa"/>
            <w:shd w:val="clear" w:color="auto" w:fill="auto"/>
          </w:tcPr>
          <w:p w14:paraId="75AB27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4221E93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9FBC5DC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AE2403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4C6802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13D938BF" w14:textId="77777777" w:rsidTr="00F754E6">
        <w:tc>
          <w:tcPr>
            <w:tcW w:w="1957" w:type="dxa"/>
            <w:shd w:val="clear" w:color="auto" w:fill="auto"/>
          </w:tcPr>
          <w:p w14:paraId="740E13E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B1F8FCA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4DC1BD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B23D5D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58CEE2A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25930F84" w14:textId="77777777" w:rsidTr="00F754E6">
        <w:tc>
          <w:tcPr>
            <w:tcW w:w="1957" w:type="dxa"/>
            <w:shd w:val="clear" w:color="auto" w:fill="auto"/>
          </w:tcPr>
          <w:p w14:paraId="0F62AD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7A08DB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56883C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55949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3F7C7B4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70EB138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263C2DAB" w14:textId="31B1B7BB" w:rsidR="0015241D" w:rsidRPr="007516B0" w:rsidRDefault="0015241D" w:rsidP="0015241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</w:p>
    <w:p w14:paraId="6DB0BBE1" w14:textId="77777777" w:rsidR="0015241D" w:rsidRPr="007516B0" w:rsidRDefault="0015241D" w:rsidP="0015241D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024A0DF" w14:textId="132785A0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509"/>
        <w:gridCol w:w="1716"/>
        <w:gridCol w:w="1716"/>
        <w:gridCol w:w="1597"/>
      </w:tblGrid>
      <w:tr w:rsidR="0015241D" w:rsidRPr="007516B0" w14:paraId="642A07B6" w14:textId="77777777" w:rsidTr="002817C2">
        <w:tc>
          <w:tcPr>
            <w:tcW w:w="1957" w:type="dxa"/>
            <w:shd w:val="clear" w:color="auto" w:fill="auto"/>
          </w:tcPr>
          <w:p w14:paraId="083C67DA" w14:textId="739518BE" w:rsidR="0015241D" w:rsidRPr="007516B0" w:rsidRDefault="00B84AAB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</w:t>
            </w:r>
            <w:r w:rsidRPr="00C773A7">
              <w:rPr>
                <w:b/>
                <w:sz w:val="20"/>
                <w:szCs w:val="20"/>
              </w:rPr>
              <w:t>sodelovanjem v raziskavah/študijah</w:t>
            </w:r>
            <w:r w:rsidR="003426A3" w:rsidRPr="00C773A7">
              <w:rPr>
                <w:b/>
                <w:sz w:val="20"/>
                <w:szCs w:val="20"/>
              </w:rPr>
              <w:t>/ vrednotenjih</w:t>
            </w:r>
            <w:r w:rsidRPr="00C773A7">
              <w:rPr>
                <w:b/>
                <w:sz w:val="20"/>
                <w:szCs w:val="20"/>
              </w:rPr>
              <w:t xml:space="preserve"> s področja evropske kohezijske</w:t>
            </w:r>
            <w:r>
              <w:rPr>
                <w:b/>
                <w:sz w:val="20"/>
                <w:szCs w:val="20"/>
              </w:rPr>
              <w:t xml:space="preserve">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1068CBB3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1F5B39AB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09C00BF9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27980170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D7BDF16" w14:textId="77777777" w:rsidR="0015241D" w:rsidRPr="007516B0" w:rsidRDefault="0015241D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15241D" w:rsidRPr="007516B0" w14:paraId="25F350C7" w14:textId="77777777" w:rsidTr="002817C2">
        <w:tc>
          <w:tcPr>
            <w:tcW w:w="1957" w:type="dxa"/>
            <w:shd w:val="clear" w:color="auto" w:fill="auto"/>
          </w:tcPr>
          <w:p w14:paraId="3B76BE37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56C097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CB2F624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8997E7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396A98C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5F22B09F" w14:textId="77777777" w:rsidTr="002817C2">
        <w:tc>
          <w:tcPr>
            <w:tcW w:w="1957" w:type="dxa"/>
            <w:shd w:val="clear" w:color="auto" w:fill="auto"/>
          </w:tcPr>
          <w:p w14:paraId="026EB1D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BAA67BD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035AB28E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980A390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670FAB1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15241D" w:rsidRPr="007516B0" w14:paraId="1E88FF67" w14:textId="77777777" w:rsidTr="002817C2">
        <w:tc>
          <w:tcPr>
            <w:tcW w:w="1957" w:type="dxa"/>
            <w:shd w:val="clear" w:color="auto" w:fill="auto"/>
          </w:tcPr>
          <w:p w14:paraId="50DEB0DB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0A33AD62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B8F4AAF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33123B8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4F342555" w14:textId="77777777" w:rsidR="0015241D" w:rsidRPr="007516B0" w:rsidRDefault="0015241D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8BADDE0" w14:textId="77777777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639141F5" w14:textId="77777777" w:rsidR="0015241D" w:rsidRPr="008C526A" w:rsidRDefault="0015241D" w:rsidP="0015241D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569C37BB" w14:textId="77777777" w:rsidR="0015241D" w:rsidRPr="007516B0" w:rsidRDefault="0015241D" w:rsidP="0015241D">
      <w:r w:rsidRPr="007516B0">
        <w:br w:type="page"/>
      </w:r>
    </w:p>
    <w:p w14:paraId="61FFCF06" w14:textId="0FAEB0F6" w:rsidR="005C3B8D" w:rsidRDefault="005C3B8D" w:rsidP="005C3B8D">
      <w:r w:rsidRPr="001F65CA">
        <w:rPr>
          <w:b/>
          <w:sz w:val="28"/>
          <w:szCs w:val="28"/>
        </w:rPr>
        <w:lastRenderedPageBreak/>
        <w:t>M</w:t>
      </w:r>
      <w:r w:rsidR="00912ABF">
        <w:rPr>
          <w:b/>
          <w:sz w:val="28"/>
          <w:szCs w:val="28"/>
        </w:rPr>
        <w:t>ERILO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83E72">
        <w:rPr>
          <w:b/>
          <w:sz w:val="28"/>
          <w:szCs w:val="28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187C9555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</w:p>
    <w:p w14:paraId="3A60BFA9" w14:textId="69783159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</w:t>
      </w:r>
      <w:r w:rsidR="00216061">
        <w:rPr>
          <w:b/>
          <w:u w:val="single"/>
        </w:rPr>
        <w:t>MERILO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1509"/>
        <w:gridCol w:w="1716"/>
        <w:gridCol w:w="1716"/>
        <w:gridCol w:w="1597"/>
      </w:tblGrid>
      <w:tr w:rsidR="005C3B8D" w:rsidRPr="007516B0" w14:paraId="23AE26CE" w14:textId="77777777" w:rsidTr="00F754E6">
        <w:tc>
          <w:tcPr>
            <w:tcW w:w="1957" w:type="dxa"/>
            <w:shd w:val="clear" w:color="auto" w:fill="auto"/>
          </w:tcPr>
          <w:p w14:paraId="7A683FA0" w14:textId="02632D71" w:rsidR="005C3B8D" w:rsidRPr="007516B0" w:rsidRDefault="002537E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</w:t>
            </w:r>
            <w:r w:rsidRPr="00843090">
              <w:rPr>
                <w:b/>
                <w:sz w:val="20"/>
                <w:szCs w:val="20"/>
              </w:rPr>
              <w:t>sodelovanjem v raziskavah/študijah</w:t>
            </w:r>
            <w:r w:rsidR="003426A3" w:rsidRPr="00843090">
              <w:rPr>
                <w:b/>
                <w:sz w:val="20"/>
                <w:szCs w:val="20"/>
              </w:rPr>
              <w:t>/ vrednotenjih</w:t>
            </w:r>
            <w:r w:rsidRPr="00843090">
              <w:rPr>
                <w:b/>
                <w:sz w:val="20"/>
                <w:szCs w:val="20"/>
              </w:rPr>
              <w:t xml:space="preserve"> s področja evropske kohezijske</w:t>
            </w:r>
            <w:r>
              <w:rPr>
                <w:b/>
                <w:sz w:val="20"/>
                <w:szCs w:val="20"/>
              </w:rPr>
              <w:t xml:space="preserve">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0C5DCAAC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0534F18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5B2318C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6C7AFF88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45A9F1CD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3D3C76C8" w14:textId="77777777" w:rsidTr="00F754E6">
        <w:tc>
          <w:tcPr>
            <w:tcW w:w="1957" w:type="dxa"/>
            <w:shd w:val="clear" w:color="auto" w:fill="auto"/>
          </w:tcPr>
          <w:p w14:paraId="6B1384C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66DA8FC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9C9AC8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78EC0F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3263E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5378AD0D" w14:textId="77777777" w:rsidTr="00F754E6">
        <w:tc>
          <w:tcPr>
            <w:tcW w:w="1957" w:type="dxa"/>
            <w:shd w:val="clear" w:color="auto" w:fill="auto"/>
          </w:tcPr>
          <w:p w14:paraId="53A5B28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16BE665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1680EA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0065B8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7EF336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6D916940" w14:textId="77777777" w:rsidTr="00F754E6">
        <w:tc>
          <w:tcPr>
            <w:tcW w:w="1957" w:type="dxa"/>
            <w:shd w:val="clear" w:color="auto" w:fill="auto"/>
          </w:tcPr>
          <w:p w14:paraId="5793B8E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928F59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136392B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E00CBB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2F94767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7C48D80" w14:textId="77777777" w:rsidR="00576245" w:rsidRDefault="00576245" w:rsidP="00C178B1">
      <w:pPr>
        <w:tabs>
          <w:tab w:val="left" w:pos="647"/>
          <w:tab w:val="center" w:pos="7722"/>
          <w:tab w:val="right" w:pos="9072"/>
        </w:tabs>
      </w:pPr>
    </w:p>
    <w:p w14:paraId="29CEDC5E" w14:textId="7E798A88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7C7983F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</w:t>
      </w:r>
      <w:r w:rsidR="00216061">
        <w:t>MERILO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EAA" w14:textId="77777777" w:rsidR="00DC1A6D" w:rsidRDefault="00DC1A6D">
      <w:r>
        <w:separator/>
      </w:r>
    </w:p>
  </w:endnote>
  <w:endnote w:type="continuationSeparator" w:id="0">
    <w:p w14:paraId="3225C22A" w14:textId="77777777"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B51" w14:textId="77777777" w:rsidR="00DC1A6D" w:rsidRDefault="00DC1A6D">
      <w:r>
        <w:separator/>
      </w:r>
    </w:p>
  </w:footnote>
  <w:footnote w:type="continuationSeparator" w:id="0">
    <w:p w14:paraId="1C825C1B" w14:textId="77777777"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E6739B" w:rsidRDefault="00B745D6" w:rsidP="00B111ED">
    <w:pPr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E6739B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E6739B">
      <w:rPr>
        <w:rFonts w:ascii="Republika" w:hAnsi="Republika"/>
        <w:sz w:val="20"/>
        <w:szCs w:val="20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86872"/>
    <w:rsid w:val="000A2CC3"/>
    <w:rsid w:val="000A3D3E"/>
    <w:rsid w:val="000A5A3F"/>
    <w:rsid w:val="000A5F03"/>
    <w:rsid w:val="000A7238"/>
    <w:rsid w:val="000B567D"/>
    <w:rsid w:val="000C1F4D"/>
    <w:rsid w:val="000D0989"/>
    <w:rsid w:val="000E3045"/>
    <w:rsid w:val="000E476A"/>
    <w:rsid w:val="000F1CB3"/>
    <w:rsid w:val="000F381D"/>
    <w:rsid w:val="000F529D"/>
    <w:rsid w:val="000F799B"/>
    <w:rsid w:val="00102FBE"/>
    <w:rsid w:val="00103940"/>
    <w:rsid w:val="00107AA8"/>
    <w:rsid w:val="00111800"/>
    <w:rsid w:val="001154E3"/>
    <w:rsid w:val="00120653"/>
    <w:rsid w:val="00120DE7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59F4"/>
    <w:rsid w:val="001908E4"/>
    <w:rsid w:val="00191BF9"/>
    <w:rsid w:val="00194523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061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37E9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26A3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94D07"/>
    <w:rsid w:val="003A01EB"/>
    <w:rsid w:val="003A3841"/>
    <w:rsid w:val="003B1761"/>
    <w:rsid w:val="003B670D"/>
    <w:rsid w:val="003C0957"/>
    <w:rsid w:val="003C4D53"/>
    <w:rsid w:val="003E1C74"/>
    <w:rsid w:val="003F4C57"/>
    <w:rsid w:val="003F6F70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978C0"/>
    <w:rsid w:val="004A22BD"/>
    <w:rsid w:val="004A53DE"/>
    <w:rsid w:val="004B3E56"/>
    <w:rsid w:val="004B49F4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589E"/>
    <w:rsid w:val="00567106"/>
    <w:rsid w:val="005712A3"/>
    <w:rsid w:val="005757A1"/>
    <w:rsid w:val="00575E50"/>
    <w:rsid w:val="00576245"/>
    <w:rsid w:val="00583C3D"/>
    <w:rsid w:val="00583E72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600CC"/>
    <w:rsid w:val="00764B40"/>
    <w:rsid w:val="00770B24"/>
    <w:rsid w:val="00783310"/>
    <w:rsid w:val="0078463D"/>
    <w:rsid w:val="007847B5"/>
    <w:rsid w:val="00790879"/>
    <w:rsid w:val="007A4A6D"/>
    <w:rsid w:val="007A4DAB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3090"/>
    <w:rsid w:val="00844858"/>
    <w:rsid w:val="00847B03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339B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ABF"/>
    <w:rsid w:val="00924E3C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44C0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95F85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11ED"/>
    <w:rsid w:val="00B1225B"/>
    <w:rsid w:val="00B123A9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4AAB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178B1"/>
    <w:rsid w:val="00C2014D"/>
    <w:rsid w:val="00C20CAE"/>
    <w:rsid w:val="00C250D5"/>
    <w:rsid w:val="00C26820"/>
    <w:rsid w:val="00C377F6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773A7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D3C1D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6739B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1F38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69</TotalTime>
  <Pages>5</Pages>
  <Words>608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5550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266</cp:revision>
  <cp:lastPrinted>2014-11-11T11:21:00Z</cp:lastPrinted>
  <dcterms:created xsi:type="dcterms:W3CDTF">2023-07-14T10:47:00Z</dcterms:created>
  <dcterms:modified xsi:type="dcterms:W3CDTF">2024-10-07T13:49:00Z</dcterms:modified>
</cp:coreProperties>
</file>